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AÖ033260602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Ludwig Kessing Park - Wegeinstandsetzung 2. BA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Wegebauarbeiten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